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C2266" w14:textId="3A9BD6BB" w:rsidR="00BA00AB" w:rsidRDefault="00A93F2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SOMER</w:t>
      </w:r>
      <w:r>
        <w:rPr>
          <w:rFonts w:cs="Times New Roman"/>
          <w:szCs w:val="24"/>
        </w:rPr>
        <w:t xml:space="preserve">      (fl.1453-4)</w:t>
      </w:r>
    </w:p>
    <w:p w14:paraId="442635BC" w14:textId="73A3F6E7" w:rsidR="00A93F29" w:rsidRDefault="00A93F2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Textor.</w:t>
      </w:r>
    </w:p>
    <w:p w14:paraId="6FB5FCCC" w14:textId="77777777" w:rsidR="00A93F29" w:rsidRDefault="00A93F29" w:rsidP="009139A6">
      <w:pPr>
        <w:pStyle w:val="NoSpacing"/>
        <w:rPr>
          <w:rFonts w:cs="Times New Roman"/>
          <w:szCs w:val="24"/>
        </w:rPr>
      </w:pPr>
    </w:p>
    <w:p w14:paraId="069EB3C7" w14:textId="77777777" w:rsidR="00A93F29" w:rsidRDefault="00A93F29" w:rsidP="009139A6">
      <w:pPr>
        <w:pStyle w:val="NoSpacing"/>
        <w:rPr>
          <w:rFonts w:cs="Times New Roman"/>
          <w:szCs w:val="24"/>
        </w:rPr>
      </w:pPr>
    </w:p>
    <w:p w14:paraId="34E53EAD" w14:textId="5E742B11" w:rsidR="00A93F29" w:rsidRDefault="00A93F2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1453-4</w:t>
      </w:r>
      <w:r>
        <w:rPr>
          <w:rFonts w:cs="Times New Roman"/>
          <w:szCs w:val="24"/>
        </w:rPr>
        <w:tab/>
        <w:t>He became a Freeman.   (R.F.Y. p.173)</w:t>
      </w:r>
    </w:p>
    <w:p w14:paraId="3F7809AB" w14:textId="77777777" w:rsidR="00A93F29" w:rsidRDefault="00A93F29" w:rsidP="009139A6">
      <w:pPr>
        <w:pStyle w:val="NoSpacing"/>
        <w:rPr>
          <w:rFonts w:cs="Times New Roman"/>
          <w:szCs w:val="24"/>
        </w:rPr>
      </w:pPr>
    </w:p>
    <w:p w14:paraId="5759684F" w14:textId="77777777" w:rsidR="00A93F29" w:rsidRDefault="00A93F29" w:rsidP="009139A6">
      <w:pPr>
        <w:pStyle w:val="NoSpacing"/>
        <w:rPr>
          <w:rFonts w:cs="Times New Roman"/>
          <w:szCs w:val="24"/>
        </w:rPr>
      </w:pPr>
    </w:p>
    <w:p w14:paraId="4C2E5810" w14:textId="014C4CE2" w:rsidR="00A93F29" w:rsidRPr="00A93F29" w:rsidRDefault="00A93F2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October 2023</w:t>
      </w:r>
    </w:p>
    <w:sectPr w:rsidR="00A93F29" w:rsidRPr="00A93F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CADD" w14:textId="77777777" w:rsidR="00A93F29" w:rsidRDefault="00A93F29" w:rsidP="009139A6">
      <w:r>
        <w:separator/>
      </w:r>
    </w:p>
  </w:endnote>
  <w:endnote w:type="continuationSeparator" w:id="0">
    <w:p w14:paraId="126CE57D" w14:textId="77777777" w:rsidR="00A93F29" w:rsidRDefault="00A93F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BB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D57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93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089EF" w14:textId="77777777" w:rsidR="00A93F29" w:rsidRDefault="00A93F29" w:rsidP="009139A6">
      <w:r>
        <w:separator/>
      </w:r>
    </w:p>
  </w:footnote>
  <w:footnote w:type="continuationSeparator" w:id="0">
    <w:p w14:paraId="2822A6A7" w14:textId="77777777" w:rsidR="00A93F29" w:rsidRDefault="00A93F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BB9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42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CE6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29"/>
    <w:rsid w:val="000666E0"/>
    <w:rsid w:val="002510B7"/>
    <w:rsid w:val="005C130B"/>
    <w:rsid w:val="00826F5C"/>
    <w:rsid w:val="009139A6"/>
    <w:rsid w:val="009448BB"/>
    <w:rsid w:val="00947624"/>
    <w:rsid w:val="00A3176C"/>
    <w:rsid w:val="00A93F29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244B4"/>
  <w15:chartTrackingRefBased/>
  <w15:docId w15:val="{6358E618-8949-4837-AA57-2391AAD89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2023-10-23T08:25:00Z</dcterms:created>
  <dcterms:modified xsi:type="dcterms:W3CDTF">2023-10-23T08:26:00Z</dcterms:modified>
</cp:coreProperties>
</file>